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B88C9" w14:textId="77777777" w:rsidR="00FB0650" w:rsidRDefault="00FB0650" w:rsidP="00FB06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SWYNERTON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6DEB4E93" w14:textId="77777777" w:rsidR="00FB0650" w:rsidRDefault="00FB0650" w:rsidP="00FB0650">
      <w:pPr>
        <w:rPr>
          <w:rFonts w:ascii="Times New Roman" w:hAnsi="Times New Roman" w:cs="Times New Roman"/>
          <w:sz w:val="24"/>
          <w:szCs w:val="24"/>
        </w:rPr>
      </w:pPr>
    </w:p>
    <w:p w14:paraId="77324925" w14:textId="77777777" w:rsidR="00FB0650" w:rsidRDefault="00FB0650" w:rsidP="00FB0650">
      <w:pPr>
        <w:rPr>
          <w:rFonts w:ascii="Times New Roman" w:hAnsi="Times New Roman" w:cs="Times New Roman"/>
          <w:sz w:val="24"/>
          <w:szCs w:val="24"/>
        </w:rPr>
      </w:pPr>
    </w:p>
    <w:p w14:paraId="5F2D186F" w14:textId="77777777" w:rsidR="00FB0650" w:rsidRDefault="00FB0650" w:rsidP="00FB06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Nov.1401</w:t>
      </w:r>
      <w:r>
        <w:rPr>
          <w:rFonts w:ascii="Times New Roman" w:hAnsi="Times New Roman" w:cs="Times New Roman"/>
          <w:sz w:val="24"/>
          <w:szCs w:val="24"/>
        </w:rPr>
        <w:tab/>
        <w:t>He was appointed Escheator of Staffordshire.   (C.F.R. 1399-1401 p.144)</w:t>
      </w:r>
    </w:p>
    <w:p w14:paraId="600F4E3D" w14:textId="77777777" w:rsidR="00FB0650" w:rsidRDefault="00FB0650" w:rsidP="00FB0650">
      <w:pPr>
        <w:rPr>
          <w:rFonts w:ascii="Times New Roman" w:hAnsi="Times New Roman" w:cs="Times New Roman"/>
          <w:sz w:val="24"/>
          <w:szCs w:val="24"/>
        </w:rPr>
      </w:pPr>
    </w:p>
    <w:p w14:paraId="463953ED" w14:textId="77777777" w:rsidR="00FB0650" w:rsidRDefault="00FB0650" w:rsidP="00FB0650">
      <w:pPr>
        <w:rPr>
          <w:rFonts w:ascii="Times New Roman" w:hAnsi="Times New Roman" w:cs="Times New Roman"/>
          <w:sz w:val="24"/>
          <w:szCs w:val="24"/>
        </w:rPr>
      </w:pPr>
    </w:p>
    <w:p w14:paraId="205575CE" w14:textId="77777777" w:rsidR="00FB0650" w:rsidRDefault="00FB0650" w:rsidP="00FB06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February 2022</w:t>
      </w:r>
    </w:p>
    <w:p w14:paraId="2873B78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3F262" w14:textId="77777777" w:rsidR="00FB0650" w:rsidRDefault="00FB0650" w:rsidP="009139A6">
      <w:r>
        <w:separator/>
      </w:r>
    </w:p>
  </w:endnote>
  <w:endnote w:type="continuationSeparator" w:id="0">
    <w:p w14:paraId="571A467C" w14:textId="77777777" w:rsidR="00FB0650" w:rsidRDefault="00FB065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6FDC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F615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39E5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59095" w14:textId="77777777" w:rsidR="00FB0650" w:rsidRDefault="00FB0650" w:rsidP="009139A6">
      <w:r>
        <w:separator/>
      </w:r>
    </w:p>
  </w:footnote>
  <w:footnote w:type="continuationSeparator" w:id="0">
    <w:p w14:paraId="5E667CBB" w14:textId="77777777" w:rsidR="00FB0650" w:rsidRDefault="00FB065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D48E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2FB9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1650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65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B0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3991D"/>
  <w15:chartTrackingRefBased/>
  <w15:docId w15:val="{FA37F406-FCC9-4537-9E55-6F0570EE9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650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2022-02-23T14:47:00Z</dcterms:created>
  <dcterms:modified xsi:type="dcterms:W3CDTF">2022-02-23T14:47:00Z</dcterms:modified>
</cp:coreProperties>
</file>